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B040C" w14:textId="018ECDFE" w:rsidR="00BA00AB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RAYNALD</w:t>
      </w:r>
      <w:r>
        <w:rPr>
          <w:rFonts w:ascii="Times New Roman" w:hAnsi="Times New Roman" w:cs="Times New Roman"/>
          <w:sz w:val="24"/>
          <w:szCs w:val="24"/>
        </w:rPr>
        <w:t xml:space="preserve">     (d.1482)</w:t>
      </w:r>
    </w:p>
    <w:p w14:paraId="19320898" w14:textId="0607D0DA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Easingwold.</w:t>
      </w:r>
    </w:p>
    <w:p w14:paraId="74E3F723" w14:textId="688CDF8A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8ABA3" w14:textId="6D8D8BBE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36D7DB" w14:textId="41C3DA14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Mar.1482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119216B9" w14:textId="31FA160A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622C5A2B" w14:textId="5A8C09F9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773F1" w14:textId="20D7C044" w:rsid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7B0C5" w14:textId="5AC4BEFD" w:rsidR="00DD04E3" w:rsidRPr="00DD04E3" w:rsidRDefault="00DD04E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DD04E3" w:rsidRPr="00DD04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0ACC0" w14:textId="77777777" w:rsidR="00DD04E3" w:rsidRDefault="00DD04E3" w:rsidP="009139A6">
      <w:r>
        <w:separator/>
      </w:r>
    </w:p>
  </w:endnote>
  <w:endnote w:type="continuationSeparator" w:id="0">
    <w:p w14:paraId="1BA8AA23" w14:textId="77777777" w:rsidR="00DD04E3" w:rsidRDefault="00DD04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B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2E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F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724FE" w14:textId="77777777" w:rsidR="00DD04E3" w:rsidRDefault="00DD04E3" w:rsidP="009139A6">
      <w:r>
        <w:separator/>
      </w:r>
    </w:p>
  </w:footnote>
  <w:footnote w:type="continuationSeparator" w:id="0">
    <w:p w14:paraId="736B360A" w14:textId="77777777" w:rsidR="00DD04E3" w:rsidRDefault="00DD04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6B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86F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159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4E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04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B32AE"/>
  <w15:chartTrackingRefBased/>
  <w15:docId w15:val="{5D81A187-8E7F-4C15-8C82-438CF919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2021-07-26T09:39:00Z</dcterms:created>
  <dcterms:modified xsi:type="dcterms:W3CDTF">2021-07-26T09:41:00Z</dcterms:modified>
</cp:coreProperties>
</file>